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2DBD" w:rsidRDefault="00772DBD" w:rsidP="00772DBD">
      <w:pPr>
        <w:pStyle w:val="NoSpacing"/>
      </w:pPr>
      <w:r>
        <w:rPr>
          <w:u w:val="single"/>
        </w:rPr>
        <w:t>William PALMERE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fl.1427)</w:t>
      </w:r>
    </w:p>
    <w:p w:rsidR="00772DBD" w:rsidRDefault="00772DBD" w:rsidP="00772DBD">
      <w:pPr>
        <w:pStyle w:val="NoSpacing"/>
      </w:pPr>
    </w:p>
    <w:p w:rsidR="00772DBD" w:rsidRDefault="00772DBD" w:rsidP="00772DBD">
      <w:pPr>
        <w:pStyle w:val="NoSpacing"/>
      </w:pPr>
    </w:p>
    <w:p w:rsidR="00772DBD" w:rsidRDefault="00772DBD" w:rsidP="00772DBD">
      <w:pPr>
        <w:pStyle w:val="NoSpacing"/>
      </w:pPr>
      <w:r>
        <w:tab/>
        <w:t>1427</w:t>
      </w:r>
      <w:r>
        <w:tab/>
        <w:t>He held land in the manor of Sandford Orcas, Somerset.</w:t>
      </w:r>
    </w:p>
    <w:p w:rsidR="00772DBD" w:rsidRDefault="00772DBD" w:rsidP="00772DBD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23-49)</w:t>
      </w:r>
    </w:p>
    <w:p w:rsidR="00772DBD" w:rsidRDefault="00772DBD" w:rsidP="00772DBD">
      <w:pPr>
        <w:pStyle w:val="NoSpacing"/>
      </w:pPr>
    </w:p>
    <w:p w:rsidR="00772DBD" w:rsidRDefault="00772DBD" w:rsidP="00772DBD">
      <w:pPr>
        <w:pStyle w:val="NoSpacing"/>
      </w:pPr>
    </w:p>
    <w:p w:rsidR="00772DBD" w:rsidRPr="00AD6989" w:rsidRDefault="00772DBD" w:rsidP="00772DBD">
      <w:pPr>
        <w:pStyle w:val="NoSpacing"/>
      </w:pPr>
      <w:r>
        <w:t>5 August 2017</w:t>
      </w:r>
    </w:p>
    <w:p w:rsidR="006B2F86" w:rsidRPr="00772DBD" w:rsidRDefault="00772DBD" w:rsidP="00E71FC3">
      <w:pPr>
        <w:pStyle w:val="NoSpacing"/>
      </w:pPr>
      <w:bookmarkStart w:id="0" w:name="_GoBack"/>
      <w:bookmarkEnd w:id="0"/>
    </w:p>
    <w:sectPr w:rsidR="006B2F86" w:rsidRPr="00772DB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2DBD" w:rsidRDefault="00772DBD" w:rsidP="00E71FC3">
      <w:pPr>
        <w:spacing w:after="0" w:line="240" w:lineRule="auto"/>
      </w:pPr>
      <w:r>
        <w:separator/>
      </w:r>
    </w:p>
  </w:endnote>
  <w:endnote w:type="continuationSeparator" w:id="0">
    <w:p w:rsidR="00772DBD" w:rsidRDefault="00772DB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2DBD" w:rsidRDefault="00772DBD" w:rsidP="00E71FC3">
      <w:pPr>
        <w:spacing w:after="0" w:line="240" w:lineRule="auto"/>
      </w:pPr>
      <w:r>
        <w:separator/>
      </w:r>
    </w:p>
  </w:footnote>
  <w:footnote w:type="continuationSeparator" w:id="0">
    <w:p w:rsidR="00772DBD" w:rsidRDefault="00772DB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DBD"/>
    <w:rsid w:val="001A7C09"/>
    <w:rsid w:val="00577BD5"/>
    <w:rsid w:val="00656CBA"/>
    <w:rsid w:val="006A1F77"/>
    <w:rsid w:val="00733BE7"/>
    <w:rsid w:val="00772DB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002AED"/>
  <w15:chartTrackingRefBased/>
  <w15:docId w15:val="{73A307A3-92B2-45D3-B92D-5C19BB9EB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2017-08-05T13:49:00Z</dcterms:created>
  <dcterms:modified xsi:type="dcterms:W3CDTF">2017-08-05T13:49:00Z</dcterms:modified>
</cp:coreProperties>
</file>